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79" w:rsidRDefault="00112F79" w:rsidP="00481306">
      <w:pPr>
        <w:jc w:val="center"/>
      </w:pPr>
      <w:r w:rsidRPr="00DB1EFF"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5" o:title=""/>
          </v:shape>
        </w:pict>
      </w:r>
    </w:p>
    <w:p w:rsidR="00112F79" w:rsidRDefault="00112F79" w:rsidP="00481306">
      <w:pPr>
        <w:rPr>
          <w:sz w:val="10"/>
          <w:szCs w:val="10"/>
        </w:rPr>
      </w:pPr>
    </w:p>
    <w:p w:rsidR="00112F79" w:rsidRDefault="00112F79" w:rsidP="00481306">
      <w:pPr>
        <w:pStyle w:val="Title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12F79" w:rsidRDefault="00112F79" w:rsidP="00481306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12F79" w:rsidRDefault="00112F79" w:rsidP="00481306">
      <w:pPr>
        <w:pStyle w:val="Subtitle"/>
        <w:rPr>
          <w:b w:val="0"/>
          <w:bCs w:val="0"/>
          <w:sz w:val="28"/>
          <w:szCs w:val="28"/>
        </w:rPr>
      </w:pPr>
    </w:p>
    <w:p w:rsidR="00112F79" w:rsidRDefault="00112F79" w:rsidP="00481306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Н Я                              ПРОЄКТ </w:t>
      </w:r>
      <w:r>
        <w:rPr>
          <w:color w:val="FFFFFF"/>
          <w:sz w:val="32"/>
          <w:szCs w:val="32"/>
        </w:rPr>
        <w:t>ПРОЄКТ</w:t>
      </w:r>
    </w:p>
    <w:p w:rsidR="00112F79" w:rsidRDefault="00112F79" w:rsidP="00481306">
      <w:pPr>
        <w:spacing w:before="60"/>
        <w:rPr>
          <w:sz w:val="28"/>
          <w:szCs w:val="28"/>
          <w:u w:val="single"/>
        </w:rPr>
      </w:pPr>
    </w:p>
    <w:p w:rsidR="00112F79" w:rsidRDefault="00112F79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      квітня 2024 року                  м. Нововолинськ                                          № </w:t>
      </w:r>
    </w:p>
    <w:p w:rsidR="00112F79" w:rsidRDefault="00112F79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одержання жилих приміщень 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у новій редакції</w:t>
      </w:r>
    </w:p>
    <w:p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F79" w:rsidRDefault="00112F7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Укрпрофради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згідно протоколу від 26.03.2024 № 3, виконавчий комітет міської ради:</w:t>
      </w:r>
    </w:p>
    <w:p w:rsidR="00112F79" w:rsidRDefault="00112F79" w:rsidP="00481306">
      <w:pPr>
        <w:ind w:firstLine="360"/>
        <w:jc w:val="both"/>
        <w:rPr>
          <w:sz w:val="28"/>
          <w:szCs w:val="28"/>
        </w:rPr>
      </w:pPr>
    </w:p>
    <w:p w:rsidR="00112F79" w:rsidRDefault="00112F79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12F79" w:rsidRDefault="00112F79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0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12F79" w:rsidRDefault="00112F7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5, 6, 7 рішення виконавчого комітету Нововолинської міської ради від 07.03.2024 № 185.</w:t>
      </w:r>
    </w:p>
    <w:p w:rsidR="00112F79" w:rsidRDefault="00112F7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заступника міського голови з питань діяльності виконавчих органів Миколу Пасевича. </w:t>
      </w:r>
    </w:p>
    <w:p w:rsidR="00112F79" w:rsidRDefault="00112F79" w:rsidP="00481306">
      <w:pPr>
        <w:jc w:val="both"/>
        <w:rPr>
          <w:sz w:val="28"/>
          <w:szCs w:val="28"/>
        </w:rPr>
      </w:pPr>
    </w:p>
    <w:p w:rsidR="00112F79" w:rsidRDefault="00112F79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112F79" w:rsidRDefault="00112F79" w:rsidP="00481306">
      <w:pPr>
        <w:jc w:val="both"/>
        <w:rPr>
          <w:sz w:val="28"/>
          <w:szCs w:val="28"/>
        </w:rPr>
      </w:pPr>
    </w:p>
    <w:p w:rsidR="00112F79" w:rsidRPr="00587554" w:rsidRDefault="00112F79" w:rsidP="00481306">
      <w:pPr>
        <w:jc w:val="both"/>
        <w:rPr>
          <w:sz w:val="24"/>
          <w:szCs w:val="24"/>
        </w:rPr>
      </w:pPr>
      <w:r w:rsidRPr="00587554">
        <w:rPr>
          <w:sz w:val="24"/>
          <w:szCs w:val="24"/>
        </w:rPr>
        <w:t>Ігор Дицьо 41 201</w:t>
      </w:r>
      <w:bookmarkStart w:id="1" w:name="_GoBack"/>
      <w:bookmarkEnd w:id="1"/>
    </w:p>
    <w:p w:rsidR="00112F79" w:rsidRPr="00481306" w:rsidRDefault="00112F79" w:rsidP="00481306"/>
    <w:sectPr w:rsidR="00112F79" w:rsidRPr="00481306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12F79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D5E48"/>
    <w:rsid w:val="001D7801"/>
    <w:rsid w:val="001F21E5"/>
    <w:rsid w:val="001F41AE"/>
    <w:rsid w:val="0022003E"/>
    <w:rsid w:val="002204F5"/>
    <w:rsid w:val="00236AF8"/>
    <w:rsid w:val="00253F64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A5192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928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77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1EFF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7651"/>
    <w:rPr>
      <w:rFonts w:ascii="Cambria" w:hAnsi="Cambria"/>
      <w:b/>
      <w:color w:val="365F91"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01FF8"/>
    <w:rPr>
      <w:rFonts w:ascii="Times New Roman" w:hAnsi="Times New Roman"/>
      <w:b/>
      <w:sz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01FF8"/>
    <w:rPr>
      <w:rFonts w:ascii="Times New Roman" w:hAnsi="Times New Roman"/>
      <w:sz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3C7D42"/>
    <w:rPr>
      <w:rFonts w:ascii="Times New Roman" w:hAnsi="Times New Roman"/>
      <w:b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7D42"/>
    <w:rPr>
      <w:rFonts w:ascii="Times New Roman" w:hAnsi="Times New Roman"/>
      <w:b/>
      <w:sz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C7D42"/>
    <w:rPr>
      <w:rFonts w:ascii="Times New Roman" w:hAnsi="Times New Roman"/>
      <w:b/>
      <w:caps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D42"/>
    <w:rPr>
      <w:rFonts w:ascii="Tahoma" w:hAnsi="Tahoma"/>
      <w:sz w:val="16"/>
      <w:lang w:eastAsia="ru-RU"/>
    </w:rPr>
  </w:style>
  <w:style w:type="paragraph" w:styleId="NormalWeb">
    <w:name w:val="Normal (Web)"/>
    <w:basedOn w:val="Normal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Normal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4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1277</Words>
  <Characters>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18</cp:lastModifiedBy>
  <cp:revision>4</cp:revision>
  <cp:lastPrinted>2024-04-15T07:55:00Z</cp:lastPrinted>
  <dcterms:created xsi:type="dcterms:W3CDTF">2024-04-10T12:43:00Z</dcterms:created>
  <dcterms:modified xsi:type="dcterms:W3CDTF">2024-04-15T09:11:00Z</dcterms:modified>
</cp:coreProperties>
</file>